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E9E" w:rsidRDefault="00566E9E" w:rsidP="00566E9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Isabel ALEXANDER</w:t>
      </w:r>
      <w:r>
        <w:rPr>
          <w:rStyle w:val="Hyperlink"/>
          <w:u w:val="none"/>
        </w:rPr>
        <w:t xml:space="preserve">     (fl.1440)</w:t>
      </w:r>
    </w:p>
    <w:p w:rsidR="00566E9E" w:rsidRDefault="00566E9E" w:rsidP="00566E9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566E9E" w:rsidRDefault="00566E9E" w:rsidP="00566E9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566E9E" w:rsidRDefault="00566E9E" w:rsidP="00566E9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1 = William Alexander of </w:t>
      </w:r>
      <w:proofErr w:type="gramStart"/>
      <w:r>
        <w:rPr>
          <w:rStyle w:val="Hyperlink"/>
          <w:u w:val="none"/>
        </w:rPr>
        <w:t>Salisbury(</w:t>
      </w:r>
      <w:proofErr w:type="gramEnd"/>
      <w:r>
        <w:rPr>
          <w:rStyle w:val="Hyperlink"/>
          <w:u w:val="none"/>
        </w:rPr>
        <w:t>q.v.).  (H.O.C. II pp.23-4)</w:t>
      </w:r>
    </w:p>
    <w:p w:rsidR="00566E9E" w:rsidRDefault="00566E9E" w:rsidP="00566E9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566E9E" w:rsidRDefault="00566E9E" w:rsidP="00566E9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2 = Thomas Hussey of </w:t>
      </w:r>
      <w:proofErr w:type="spellStart"/>
      <w:proofErr w:type="gramStart"/>
      <w:r>
        <w:rPr>
          <w:rStyle w:val="Hyperlink"/>
          <w:u w:val="none"/>
        </w:rPr>
        <w:t>Shapwick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q.v.).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566E9E" w:rsidRDefault="00566E9E" w:rsidP="00566E9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566E9E" w:rsidRDefault="00566E9E" w:rsidP="00566E9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47068" w:rsidRPr="00C009D8" w:rsidRDefault="00566E9E" w:rsidP="00566E9E">
      <w:pPr>
        <w:pStyle w:val="NoSpacing"/>
      </w:pPr>
      <w:r>
        <w:rPr>
          <w:rStyle w:val="Hyperlink"/>
          <w:u w:val="none"/>
        </w:rPr>
        <w:t>19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E9E" w:rsidRDefault="00566E9E" w:rsidP="00920DE3">
      <w:pPr>
        <w:spacing w:after="0" w:line="240" w:lineRule="auto"/>
      </w:pPr>
      <w:r>
        <w:separator/>
      </w:r>
    </w:p>
  </w:endnote>
  <w:endnote w:type="continuationSeparator" w:id="0">
    <w:p w:rsidR="00566E9E" w:rsidRDefault="00566E9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E9E" w:rsidRDefault="00566E9E" w:rsidP="00920DE3">
      <w:pPr>
        <w:spacing w:after="0" w:line="240" w:lineRule="auto"/>
      </w:pPr>
      <w:r>
        <w:separator/>
      </w:r>
    </w:p>
  </w:footnote>
  <w:footnote w:type="continuationSeparator" w:id="0">
    <w:p w:rsidR="00566E9E" w:rsidRDefault="00566E9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E9E"/>
    <w:rsid w:val="00120749"/>
    <w:rsid w:val="00566E9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66E9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66E9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2015-05-03T17:13:00Z</dcterms:created>
  <dcterms:modified xsi:type="dcterms:W3CDTF">2015-05-03T17:13:00Z</dcterms:modified>
</cp:coreProperties>
</file>